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8EF" w:rsidRPr="00092654" w:rsidRDefault="00D328EF" w:rsidP="00D328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John OKEBORN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fl.1456)</w:t>
      </w:r>
    </w:p>
    <w:p w:rsidR="00D328EF" w:rsidRPr="00092654" w:rsidRDefault="00D328EF" w:rsidP="00D328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proofErr w:type="gramStart"/>
      <w:r w:rsidRPr="00092654">
        <w:rPr>
          <w:rFonts w:ascii="Times New Roman" w:hAnsi="Times New Roman" w:cs="Times New Roman"/>
          <w:sz w:val="24"/>
          <w:szCs w:val="24"/>
        </w:rPr>
        <w:t>St.Dunstan’s</w:t>
      </w:r>
      <w:proofErr w:type="spellEnd"/>
      <w:proofErr w:type="gramEnd"/>
      <w:r w:rsidRPr="00092654">
        <w:rPr>
          <w:rFonts w:ascii="Times New Roman" w:hAnsi="Times New Roman" w:cs="Times New Roman"/>
          <w:sz w:val="24"/>
          <w:szCs w:val="24"/>
        </w:rPr>
        <w:t>, Canterbury.</w:t>
      </w:r>
    </w:p>
    <w:p w:rsidR="00D328EF" w:rsidRPr="00092654" w:rsidRDefault="00D328EF" w:rsidP="00D328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28EF" w:rsidRPr="00092654" w:rsidRDefault="00D328EF" w:rsidP="00D328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28EF" w:rsidRPr="00092654" w:rsidRDefault="00D328EF" w:rsidP="00D328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1456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p.351)</w:t>
      </w:r>
    </w:p>
    <w:p w:rsidR="00D328EF" w:rsidRPr="00092654" w:rsidRDefault="00D328EF" w:rsidP="00D328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28EF" w:rsidRPr="00092654" w:rsidRDefault="00D328EF" w:rsidP="00D328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28EF" w:rsidRPr="00092654" w:rsidRDefault="00D328EF" w:rsidP="00D328E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D328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8EF" w:rsidRDefault="00D328EF" w:rsidP="00E71FC3">
      <w:pPr>
        <w:spacing w:after="0" w:line="240" w:lineRule="auto"/>
      </w:pPr>
      <w:r>
        <w:separator/>
      </w:r>
    </w:p>
  </w:endnote>
  <w:endnote w:type="continuationSeparator" w:id="0">
    <w:p w:rsidR="00D328EF" w:rsidRDefault="00D328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8EF" w:rsidRDefault="00D328EF" w:rsidP="00E71FC3">
      <w:pPr>
        <w:spacing w:after="0" w:line="240" w:lineRule="auto"/>
      </w:pPr>
      <w:r>
        <w:separator/>
      </w:r>
    </w:p>
  </w:footnote>
  <w:footnote w:type="continuationSeparator" w:id="0">
    <w:p w:rsidR="00D328EF" w:rsidRDefault="00D328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8EF"/>
    <w:rsid w:val="00AB52E8"/>
    <w:rsid w:val="00B16D3F"/>
    <w:rsid w:val="00D328E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641CFD-DF4A-40DD-9BAE-5DC34BED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2016-05-26T14:52:00Z</dcterms:created>
  <dcterms:modified xsi:type="dcterms:W3CDTF">2016-05-26T14:53:00Z</dcterms:modified>
</cp:coreProperties>
</file>